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D6FAA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CD6FA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CD6F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CD6F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CD6F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CD6F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CD6FA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CD6FAA">
        <w:rPr>
          <w:b w:val="0"/>
        </w:rPr>
        <w:t xml:space="preserve"> 85/2307-21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D6FAA" w:rsidP="00232C8F">
            <w:r>
              <w:t>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CD6FAA" w:rsidP="00232C8F">
            <w:r>
              <w:t>23690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CD6FAA" w:rsidRPr="00CD6FAA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CD6FAA" w:rsidRPr="00CD6FAA">
        <w:rPr>
          <w:rStyle w:val="aa"/>
        </w:rPr>
        <w:t>2;  85/2307-21, 86/2307-21А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CD6FAA" w:rsidRPr="00CD6FAA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D6FAA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CD6FAA" w:rsidP="00BA30DE">
            <w:pPr>
              <w:jc w:val="center"/>
            </w:pPr>
            <w:r>
              <w:t>6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D6FAA" w:rsidP="00BA30DE">
            <w:pPr>
              <w:jc w:val="center"/>
            </w:pPr>
            <w:r>
              <w:t>5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CD6FAA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CD6FAA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CD6FAA" w:rsidP="00BA30DE">
            <w:pPr>
              <w:jc w:val="center"/>
            </w:pPr>
            <w:r>
              <w:t>182-019-469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  <w:r>
              <w:t>178-306-958 06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  <w:r>
              <w:t>074-254-993 84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  <w:r>
              <w:t>042-163-038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  <w:tr w:rsidR="00CD6FA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CD6FAA" w:rsidRDefault="00CD6FA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D6FAA" w:rsidRPr="00D15B1E" w:rsidRDefault="00CD6FAA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CD6FAA" w:rsidRPr="00CD6FAA">
        <w:rPr>
          <w:rStyle w:val="aa"/>
        </w:rPr>
        <w:t xml:space="preserve"> ПК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lastRenderedPageBreak/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CD6FAA" w:rsidRPr="00CD6FAA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180FD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180FD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180FD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D6FA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D6FA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D6FA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D6FA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D6FA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D6FA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D6FA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180FD0" w:rsidRPr="00180FD0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180FD0" w:rsidRPr="00180FD0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D6FAA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D6FAA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D6FA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CD6F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D6FAA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CD6FAA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CD6F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CD6FA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180FD0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180FD0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CD6FA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6FAA" w:rsidRPr="00CD6FAA" w:rsidRDefault="00CD6FAA" w:rsidP="004E51DC">
            <w:pPr>
              <w:pStyle w:val="a8"/>
            </w:pPr>
          </w:p>
        </w:tc>
      </w:tr>
      <w:tr w:rsidR="00CD6FAA" w:rsidRPr="00CD6FAA" w:rsidTr="00CD6FA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D6FAA" w:rsidRPr="00CD6FAA" w:rsidRDefault="00CD6FAA" w:rsidP="00EF07A3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D6FAA" w:rsidRPr="00CD6FAA" w:rsidRDefault="00CD6FAA" w:rsidP="004E51DC">
            <w:pPr>
              <w:pStyle w:val="a8"/>
              <w:rPr>
                <w:vertAlign w:val="superscript"/>
              </w:rPr>
            </w:pPr>
            <w:r w:rsidRPr="00CD6FAA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CD6F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85/2307-21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180FD0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180FD0" w:rsidRPr="00180FD0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85/2307-21, 86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3690 "/>
    <w:docVar w:name="codeok " w:val="    "/>
    <w:docVar w:name="col18" w:val=" 0 "/>
    <w:docVar w:name="colanal" w:val="  Отсутствуют"/>
    <w:docVar w:name="colrab" w:val=" 3 "/>
    <w:docVar w:name="colrab_anal" w:val=" 6 "/>
    <w:docVar w:name="colraball" w:val="    "/>
    <w:docVar w:name="colwom" w:val=" 3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85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85/2307-21 "/>
    <w:docVar w:name="oborud" w:val=" ПК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A3A8AB69DCF64A8BA00ACE8540E14E6E"/>
    <w:docVar w:name="rm_id" w:val="6710"/>
    <w:docVar w:name="rm_name" w:val="                                          "/>
    <w:docVar w:name="rm_number" w:val=" 85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30192"/>
    <w:rsid w:val="00046815"/>
    <w:rsid w:val="0005566C"/>
    <w:rsid w:val="000860ED"/>
    <w:rsid w:val="000905BE"/>
    <w:rsid w:val="00093DDC"/>
    <w:rsid w:val="000A7A57"/>
    <w:rsid w:val="000D1F5B"/>
    <w:rsid w:val="000F7261"/>
    <w:rsid w:val="00110025"/>
    <w:rsid w:val="001332BE"/>
    <w:rsid w:val="001429B1"/>
    <w:rsid w:val="00145419"/>
    <w:rsid w:val="001456F8"/>
    <w:rsid w:val="0015635F"/>
    <w:rsid w:val="00156986"/>
    <w:rsid w:val="001607C8"/>
    <w:rsid w:val="00175CA2"/>
    <w:rsid w:val="00177F3D"/>
    <w:rsid w:val="00180FD0"/>
    <w:rsid w:val="001E057D"/>
    <w:rsid w:val="001F3E9F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85755"/>
    <w:rsid w:val="007A4C5E"/>
    <w:rsid w:val="007D1852"/>
    <w:rsid w:val="007D2CEA"/>
    <w:rsid w:val="007E5490"/>
    <w:rsid w:val="00835248"/>
    <w:rsid w:val="00883461"/>
    <w:rsid w:val="008E68DE"/>
    <w:rsid w:val="008E70C1"/>
    <w:rsid w:val="008F3352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D6FAA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2022-02-17T03:00:00Z</dcterms:created>
  <dcterms:modified xsi:type="dcterms:W3CDTF">2022-02-18T08:24:00Z</dcterms:modified>
</cp:coreProperties>
</file>